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526C9" w14:textId="77777777" w:rsidR="0086434B" w:rsidRDefault="0086434B" w:rsidP="0086434B">
      <w:pPr>
        <w:pStyle w:val="NoSpacing"/>
      </w:pPr>
      <w:r>
        <w:rPr>
          <w:u w:val="single"/>
        </w:rPr>
        <w:t>Simon PLUMBE, junior</w:t>
      </w:r>
      <w:r>
        <w:t xml:space="preserve">       (fl.1483)</w:t>
      </w:r>
    </w:p>
    <w:p w14:paraId="644DB746" w14:textId="77777777" w:rsidR="0086434B" w:rsidRDefault="0086434B" w:rsidP="0086434B">
      <w:pPr>
        <w:pStyle w:val="NoSpacing"/>
      </w:pPr>
      <w:r>
        <w:t>of Mattishall, Norfolk. Husbandman.</w:t>
      </w:r>
    </w:p>
    <w:p w14:paraId="147CD27F" w14:textId="77777777" w:rsidR="0086434B" w:rsidRDefault="0086434B" w:rsidP="0086434B">
      <w:pPr>
        <w:pStyle w:val="NoSpacing"/>
      </w:pPr>
    </w:p>
    <w:p w14:paraId="13A4125A" w14:textId="77777777" w:rsidR="0086434B" w:rsidRDefault="0086434B" w:rsidP="0086434B">
      <w:pPr>
        <w:pStyle w:val="NoSpacing"/>
      </w:pPr>
    </w:p>
    <w:p w14:paraId="1860D3B9" w14:textId="77777777" w:rsidR="0086434B" w:rsidRDefault="0086434B" w:rsidP="0086434B">
      <w:pPr>
        <w:pStyle w:val="NoSpacing"/>
      </w:pPr>
      <w:r>
        <w:tab/>
        <w:t>1483</w:t>
      </w:r>
      <w:r>
        <w:tab/>
        <w:t xml:space="preserve">Hugh </w:t>
      </w:r>
      <w:proofErr w:type="spellStart"/>
      <w:r>
        <w:t>Deen</w:t>
      </w:r>
      <w:proofErr w:type="spellEnd"/>
      <w:r>
        <w:t xml:space="preserve"> of Easton(q.v.), Edmund </w:t>
      </w:r>
      <w:proofErr w:type="spellStart"/>
      <w:r>
        <w:t>Ferrour</w:t>
      </w:r>
      <w:proofErr w:type="spellEnd"/>
      <w:r>
        <w:t xml:space="preserve"> of Welborn(q.v.) and Robert</w:t>
      </w:r>
    </w:p>
    <w:p w14:paraId="55A72F8E" w14:textId="77777777" w:rsidR="0086434B" w:rsidRDefault="0086434B" w:rsidP="0086434B">
      <w:pPr>
        <w:pStyle w:val="NoSpacing"/>
      </w:pPr>
      <w:r>
        <w:tab/>
      </w:r>
      <w:r>
        <w:tab/>
      </w:r>
      <w:proofErr w:type="spellStart"/>
      <w:r>
        <w:t>Aleyn</w:t>
      </w:r>
      <w:proofErr w:type="spellEnd"/>
      <w:r>
        <w:t xml:space="preserve"> of Mattishall(q.v.) brought a plaint of debt execution against him.</w:t>
      </w:r>
    </w:p>
    <w:p w14:paraId="09D84224" w14:textId="77777777" w:rsidR="0086434B" w:rsidRDefault="0086434B" w:rsidP="0086434B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486E139A" w14:textId="77777777" w:rsidR="0086434B" w:rsidRDefault="0086434B" w:rsidP="0086434B">
      <w:pPr>
        <w:pStyle w:val="NoSpacing"/>
      </w:pPr>
    </w:p>
    <w:p w14:paraId="41F2E173" w14:textId="77777777" w:rsidR="0086434B" w:rsidRDefault="0086434B" w:rsidP="0086434B">
      <w:pPr>
        <w:pStyle w:val="NoSpacing"/>
      </w:pPr>
    </w:p>
    <w:p w14:paraId="1DBFBED6" w14:textId="77777777" w:rsidR="0086434B" w:rsidRDefault="0086434B" w:rsidP="0086434B">
      <w:pPr>
        <w:pStyle w:val="NoSpacing"/>
      </w:pPr>
      <w:r>
        <w:t>11 December 2019</w:t>
      </w:r>
    </w:p>
    <w:p w14:paraId="7F649048" w14:textId="77777777" w:rsidR="006B2F86" w:rsidRPr="00E71FC3" w:rsidRDefault="0086434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06CA4" w14:textId="77777777" w:rsidR="0086434B" w:rsidRDefault="0086434B" w:rsidP="00E71FC3">
      <w:pPr>
        <w:spacing w:after="0" w:line="240" w:lineRule="auto"/>
      </w:pPr>
      <w:r>
        <w:separator/>
      </w:r>
    </w:p>
  </w:endnote>
  <w:endnote w:type="continuationSeparator" w:id="0">
    <w:p w14:paraId="5CDC7354" w14:textId="77777777" w:rsidR="0086434B" w:rsidRDefault="008643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33AB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01051" w14:textId="77777777" w:rsidR="0086434B" w:rsidRDefault="0086434B" w:rsidP="00E71FC3">
      <w:pPr>
        <w:spacing w:after="0" w:line="240" w:lineRule="auto"/>
      </w:pPr>
      <w:r>
        <w:separator/>
      </w:r>
    </w:p>
  </w:footnote>
  <w:footnote w:type="continuationSeparator" w:id="0">
    <w:p w14:paraId="772A9DA1" w14:textId="77777777" w:rsidR="0086434B" w:rsidRDefault="008643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34B"/>
    <w:rsid w:val="001A7C09"/>
    <w:rsid w:val="00577BD5"/>
    <w:rsid w:val="006A1F77"/>
    <w:rsid w:val="00733BE7"/>
    <w:rsid w:val="0086434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BBEF2"/>
  <w15:chartTrackingRefBased/>
  <w15:docId w15:val="{42B37FD8-E953-4AAB-9C37-890195414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643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2019-12-25T22:41:00Z</dcterms:created>
  <dcterms:modified xsi:type="dcterms:W3CDTF">2019-12-25T22:41:00Z</dcterms:modified>
</cp:coreProperties>
</file>